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2481B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FEERE (</w:t>
      </w:r>
      <w:proofErr w:type="gramStart"/>
      <w:r>
        <w:rPr>
          <w:rStyle w:val="s1"/>
          <w:u w:val="single"/>
        </w:rPr>
        <w:t>FERE)</w:t>
      </w:r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 (fl.1509)</w:t>
      </w:r>
    </w:p>
    <w:p w14:paraId="2B65300B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Thetford, Norfolk. </w:t>
      </w:r>
    </w:p>
    <w:p w14:paraId="63F0CFC4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</w:p>
    <w:p w14:paraId="285F6DC4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</w:p>
    <w:p w14:paraId="7002D0B1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370D03FF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249)</w:t>
      </w:r>
    </w:p>
    <w:p w14:paraId="095F247B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</w:p>
    <w:p w14:paraId="22074A2B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</w:p>
    <w:p w14:paraId="0CB5120A" w14:textId="77777777" w:rsidR="00292DD7" w:rsidRDefault="00292DD7" w:rsidP="00292DD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30 September 2021</w:t>
      </w:r>
    </w:p>
    <w:p w14:paraId="3FB342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6CB2" w14:textId="77777777" w:rsidR="00292DD7" w:rsidRDefault="00292DD7" w:rsidP="009139A6">
      <w:r>
        <w:separator/>
      </w:r>
    </w:p>
  </w:endnote>
  <w:endnote w:type="continuationSeparator" w:id="0">
    <w:p w14:paraId="384D7B2D" w14:textId="77777777" w:rsidR="00292DD7" w:rsidRDefault="00292D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CA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5B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57C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C9FA" w14:textId="77777777" w:rsidR="00292DD7" w:rsidRDefault="00292DD7" w:rsidP="009139A6">
      <w:r>
        <w:separator/>
      </w:r>
    </w:p>
  </w:footnote>
  <w:footnote w:type="continuationSeparator" w:id="0">
    <w:p w14:paraId="442E33B4" w14:textId="77777777" w:rsidR="00292DD7" w:rsidRDefault="00292D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346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EB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883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DD7"/>
    <w:rsid w:val="000666E0"/>
    <w:rsid w:val="002510B7"/>
    <w:rsid w:val="00292DD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CC891"/>
  <w15:chartTrackingRefBased/>
  <w15:docId w15:val="{97ABAA67-21E2-45FE-ACE1-E9A36FAE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2DD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292DD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2021-10-13T20:23:00Z</dcterms:created>
  <dcterms:modified xsi:type="dcterms:W3CDTF">2021-10-13T20:23:00Z</dcterms:modified>
</cp:coreProperties>
</file>